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C45" w:rsidRPr="00306FE4" w:rsidRDefault="008E7C45" w:rsidP="00306FE4">
      <w:pPr>
        <w:spacing w:after="0" w:line="240" w:lineRule="auto"/>
        <w:jc w:val="center"/>
        <w:rPr>
          <w:rFonts w:ascii="Times New Roman" w:hAnsi="Times New Roman"/>
          <w:b/>
          <w:szCs w:val="24"/>
          <w:u w:val="double"/>
          <w:lang w:eastAsia="ru-RU"/>
        </w:rPr>
      </w:pPr>
      <w:r w:rsidRPr="00306FE4">
        <w:rPr>
          <w:rFonts w:ascii="Times New Roman" w:hAnsi="Times New Roman"/>
          <w:b/>
          <w:sz w:val="24"/>
          <w:szCs w:val="24"/>
          <w:lang w:eastAsia="ru-RU"/>
        </w:rPr>
        <w:t xml:space="preserve">Список участников </w:t>
      </w:r>
      <w:r w:rsidRPr="00306FE4">
        <w:rPr>
          <w:rFonts w:ascii="Times New Roman" w:hAnsi="Times New Roman"/>
          <w:b/>
          <w:sz w:val="24"/>
          <w:szCs w:val="24"/>
          <w:u w:val="double"/>
          <w:lang w:eastAsia="ru-RU"/>
        </w:rPr>
        <w:t>ВОВ (</w:t>
      </w:r>
      <w:r w:rsidRPr="00306FE4">
        <w:rPr>
          <w:rFonts w:ascii="Times New Roman" w:hAnsi="Times New Roman"/>
          <w:b/>
          <w:szCs w:val="24"/>
          <w:u w:val="double"/>
          <w:lang w:eastAsia="ru-RU"/>
        </w:rPr>
        <w:t>сводный)</w:t>
      </w:r>
    </w:p>
    <w:p w:rsidR="008E7C45" w:rsidRPr="00306FE4" w:rsidRDefault="008E7C45" w:rsidP="00306FE4">
      <w:pPr>
        <w:spacing w:after="0" w:line="240" w:lineRule="auto"/>
        <w:jc w:val="center"/>
        <w:rPr>
          <w:rFonts w:ascii="Times New Roman" w:hAnsi="Times New Roman"/>
          <w:b/>
          <w:szCs w:val="24"/>
          <w:u w:val="double"/>
          <w:lang w:eastAsia="ru-RU"/>
        </w:rPr>
      </w:pPr>
      <w:r w:rsidRPr="00306FE4">
        <w:rPr>
          <w:rFonts w:ascii="Times New Roman" w:hAnsi="Times New Roman"/>
          <w:b/>
          <w:szCs w:val="24"/>
          <w:u w:val="double"/>
          <w:lang w:eastAsia="ru-RU"/>
        </w:rPr>
        <w:t>А-Д</w:t>
      </w:r>
    </w:p>
    <w:p w:rsidR="008E7C45" w:rsidRPr="00306FE4" w:rsidRDefault="008E7C45" w:rsidP="00306F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E7C45" w:rsidRDefault="008E7C45" w:rsidP="003A06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Абаскалов Д.С.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Абраменко И.С.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Абрамов В.Н.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Абухов Г.С.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Августинов А.Е.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Августинов Д.Т.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Августинов П.Т.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Августинов Т.Т.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Авдеев Г.Н.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Авилов Я.А.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Агалаков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Агалаков А.Т.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Агалаков 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Агалаков Г.В.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Агалаков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Агалаков Л.Т.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Агалаков М.С.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Агалаков Н.В.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Агалаков П.Е.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Агалаков Ф.П.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Агапов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Агапов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Агапов В.Р.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Агапов В.С.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Агапов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Агапов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Агапов Ф.М.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Агапова Е.А.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Агапова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Агафонов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Агафонов И.Б.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Агафонов И.П.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Агафонов М.Д.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Агафонов П.Е.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Агафонов С.П.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Агеев 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Агеев Г.П.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Агеев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Агеев 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Агеев П.П.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Агейко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Адов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Ажиганов М.Н.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Азанов  А.Е.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Азанов 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Азарнов Т.С.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Акимов Е.А.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Акимов П.Ф.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Акимов 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Акимов Ф.И.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Акимов Ф.К.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045CCE">
        <w:rPr>
          <w:rFonts w:ascii="Times New Roman" w:hAnsi="Times New Roman"/>
          <w:bCs/>
          <w:sz w:val="24"/>
          <w:szCs w:val="24"/>
          <w:lang w:eastAsia="ru-RU"/>
        </w:rPr>
        <w:t>Акиншин И.Ф.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Аксиневич П.Г.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Акуленко М.З.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Акуленко С.З.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Акуленко Ф.Е.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Аламасов Н.С.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Албасов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Албасов Д.П.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Албасов 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Албасов П.Ф.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Александров В.П.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Г.Е.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Е.А.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Е.А.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И.Н.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  М.Н.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Н.П.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Александров Т.А.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А.Г.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А.Е.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В.В.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Г.Е.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Д.И.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Е.А.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Е.А.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Е.Г.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Е.М.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Алексеев И.А.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И.Н.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К.С.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Алексеев Л.А.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М.К.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М.С.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Н.С.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П.К.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Алексеев С.Ф.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Алехин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Алиев П.Ф.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Алимкин С.И.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Алимов Ф.И.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Альбертов М.С.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Альбертов С.М.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Альбинус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И.Н.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М.Г.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М.С.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Андреев Н.М.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С.Г.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Андреев Я.Н.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Андронов Д.С.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Анисимов 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Анненков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Анненков М.А.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Анорин И.К.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Аносов В.Д.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Аносов Д.Г.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Аносов М.Г.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Аносов П.Г.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Анохин В.Ф.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Анохин Ф.Ф.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Антипин А.Г.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Антипин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Антипин В.Г.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Антипин В.П.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045CCE">
        <w:rPr>
          <w:rFonts w:ascii="Times New Roman" w:hAnsi="Times New Roman"/>
          <w:sz w:val="24"/>
          <w:szCs w:val="24"/>
          <w:lang w:eastAsia="ru-RU"/>
        </w:rPr>
        <w:t>Антипин Г.П.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Антипин Д.К.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Антипов Н.С.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Д.Ф.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И.Г.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К.И.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П.Г.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С.Ф.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Т.З.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 Ф.И.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Антонова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Анфорович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Анфорович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Апарин А.Е.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Апечкин 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Аристархов Т.А.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Арсибеков А.С.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Арсибеков Г.С.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Арсибеков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Арсибеков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Арсибеков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Арсибеков Ф.С.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Артемьев 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Артемьев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Артемьев М.С.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Артяков Н.Я.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Архипов 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Архипов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Архипов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Архипов 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Архипов 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Архипов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Архипов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Архипов П.Н.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Архипов П.Н.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Аршинцев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Асеев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Астапенко А.Т.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Астапов Ф.П.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Астафьев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Астафьев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Астафьев Б.Е.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Асташов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Атеев 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Атрахов Д.Ф.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Атюрьевский К.А.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Аушев 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Афанасьев Н.И.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Афанасьев Н.И.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Афанасьев П.К.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Афанасьев 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Афанасьев С.Н.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Афонин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Афонин В.Б.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Афонин Е.С.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Афонин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Афонин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Афонин М.Б.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045CCE">
        <w:rPr>
          <w:rFonts w:ascii="Times New Roman" w:hAnsi="Times New Roman"/>
          <w:sz w:val="24"/>
          <w:szCs w:val="24"/>
          <w:lang w:eastAsia="ru-RU"/>
        </w:rPr>
        <w:t>Афонин С.В.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Ашанин 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Ашанин А.Г.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Ашанин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Ашанин П.М.</w:t>
      </w:r>
    </w:p>
    <w:p w:rsidR="008E7C45" w:rsidRPr="003A06FE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E7C45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</w:t>
      </w:r>
    </w:p>
    <w:p w:rsidR="008E7C45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Бабайцев М.Д.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Бабак</w:t>
      </w:r>
      <w:r w:rsidRPr="00306FE4">
        <w:rPr>
          <w:rFonts w:ascii="Times New Roman" w:hAnsi="Times New Roman"/>
          <w:sz w:val="24"/>
          <w:szCs w:val="24"/>
        </w:rPr>
        <w:tab/>
        <w:t>Н. 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Бабак</w:t>
      </w:r>
      <w:r w:rsidRPr="00306FE4">
        <w:rPr>
          <w:rFonts w:ascii="Times New Roman" w:hAnsi="Times New Roman"/>
          <w:sz w:val="24"/>
          <w:szCs w:val="24"/>
        </w:rPr>
        <w:tab/>
        <w:t>П.Д.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Бабан</w:t>
      </w:r>
      <w:r w:rsidRPr="00306FE4">
        <w:rPr>
          <w:rFonts w:ascii="Times New Roman" w:hAnsi="Times New Roman"/>
          <w:sz w:val="24"/>
          <w:szCs w:val="24"/>
        </w:rPr>
        <w:tab/>
        <w:t>А.Д.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Бабачков Г.Ф.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Бабачков Н.С.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Бабачков С.Ф.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45CCE">
        <w:rPr>
          <w:rFonts w:ascii="Times New Roman" w:hAnsi="Times New Roman"/>
          <w:sz w:val="24"/>
          <w:szCs w:val="24"/>
        </w:rPr>
        <w:t>Бабеев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Бабеев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Бабина А.Я.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Бабина Е.Н.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Бабушкин А.</w:t>
      </w:r>
      <w:r w:rsidRPr="00306FE4">
        <w:rPr>
          <w:rFonts w:ascii="Times New Roman" w:hAnsi="Times New Roman"/>
          <w:sz w:val="24"/>
          <w:szCs w:val="24"/>
        </w:rPr>
        <w:tab/>
        <w:t>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Бабушкин З.П.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Багин</w:t>
      </w:r>
      <w:r w:rsidRPr="00306FE4">
        <w:rPr>
          <w:rFonts w:ascii="Times New Roman" w:hAnsi="Times New Roman"/>
          <w:sz w:val="24"/>
          <w:szCs w:val="24"/>
        </w:rPr>
        <w:tab/>
        <w:t>Н.Н.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Багин</w:t>
      </w:r>
      <w:r w:rsidRPr="00306FE4">
        <w:rPr>
          <w:rFonts w:ascii="Times New Roman" w:hAnsi="Times New Roman"/>
          <w:sz w:val="24"/>
          <w:szCs w:val="24"/>
        </w:rPr>
        <w:tab/>
        <w:t>П.Т.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Бадиков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Баженов И.Ф.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Бажин</w:t>
      </w:r>
      <w:r w:rsidRPr="00306FE4">
        <w:rPr>
          <w:rFonts w:ascii="Times New Roman" w:hAnsi="Times New Roman"/>
          <w:sz w:val="24"/>
          <w:szCs w:val="24"/>
        </w:rPr>
        <w:tab/>
        <w:t>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Бажин</w:t>
      </w:r>
      <w:r w:rsidRPr="00306FE4">
        <w:rPr>
          <w:rFonts w:ascii="Times New Roman" w:hAnsi="Times New Roman"/>
          <w:sz w:val="24"/>
          <w:szCs w:val="24"/>
        </w:rPr>
        <w:tab/>
        <w:t>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Бажин</w:t>
      </w:r>
      <w:r w:rsidRPr="00306FE4">
        <w:rPr>
          <w:rFonts w:ascii="Times New Roman" w:hAnsi="Times New Roman"/>
          <w:sz w:val="24"/>
          <w:szCs w:val="24"/>
        </w:rPr>
        <w:tab/>
        <w:t>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Бажин</w:t>
      </w:r>
      <w:r w:rsidRPr="00306FE4">
        <w:rPr>
          <w:rFonts w:ascii="Times New Roman" w:hAnsi="Times New Roman"/>
          <w:sz w:val="24"/>
          <w:szCs w:val="24"/>
        </w:rPr>
        <w:tab/>
        <w:t>К.И.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Бажин</w:t>
      </w:r>
      <w:r w:rsidRPr="00306FE4">
        <w:rPr>
          <w:rFonts w:ascii="Times New Roman" w:hAnsi="Times New Roman"/>
          <w:sz w:val="24"/>
          <w:szCs w:val="24"/>
        </w:rPr>
        <w:tab/>
        <w:t>К.П.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Бажин</w:t>
      </w:r>
      <w:r w:rsidRPr="00306FE4">
        <w:rPr>
          <w:rFonts w:ascii="Times New Roman" w:hAnsi="Times New Roman"/>
          <w:sz w:val="24"/>
          <w:szCs w:val="24"/>
        </w:rPr>
        <w:tab/>
        <w:t>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Бажин</w:t>
      </w:r>
      <w:r w:rsidRPr="00306FE4">
        <w:rPr>
          <w:rFonts w:ascii="Times New Roman" w:hAnsi="Times New Roman"/>
          <w:sz w:val="24"/>
          <w:szCs w:val="24"/>
        </w:rPr>
        <w:tab/>
        <w:t>Ф.А.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45CCE">
        <w:rPr>
          <w:rFonts w:ascii="Times New Roman" w:hAnsi="Times New Roman"/>
          <w:sz w:val="24"/>
          <w:szCs w:val="24"/>
        </w:rPr>
        <w:t>Бажина Е.Н.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Байгозин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Байгозин А.В.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45CCE">
        <w:rPr>
          <w:rFonts w:ascii="Times New Roman" w:hAnsi="Times New Roman"/>
          <w:sz w:val="24"/>
          <w:szCs w:val="24"/>
        </w:rPr>
        <w:t>Байгозин Г.Ф.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Байков Д. 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Байнов Д. 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Байнов И.Ф.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Байнов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Бакаев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Бакин</w:t>
      </w:r>
      <w:r w:rsidRPr="00306FE4">
        <w:rPr>
          <w:rFonts w:ascii="Times New Roman" w:hAnsi="Times New Roman"/>
          <w:sz w:val="24"/>
          <w:szCs w:val="24"/>
        </w:rPr>
        <w:tab/>
        <w:t>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Бакин</w:t>
      </w:r>
      <w:r w:rsidRPr="00306FE4">
        <w:rPr>
          <w:rFonts w:ascii="Times New Roman" w:hAnsi="Times New Roman"/>
          <w:sz w:val="24"/>
          <w:szCs w:val="24"/>
        </w:rPr>
        <w:tab/>
        <w:t>Л.А.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Бакин</w:t>
      </w:r>
      <w:r w:rsidRPr="00306FE4">
        <w:rPr>
          <w:rFonts w:ascii="Times New Roman" w:hAnsi="Times New Roman"/>
          <w:sz w:val="24"/>
          <w:szCs w:val="24"/>
        </w:rPr>
        <w:tab/>
        <w:t>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Бакин</w:t>
      </w:r>
      <w:r w:rsidRPr="00306FE4">
        <w:rPr>
          <w:rFonts w:ascii="Times New Roman" w:hAnsi="Times New Roman"/>
          <w:sz w:val="24"/>
          <w:szCs w:val="24"/>
        </w:rPr>
        <w:tab/>
        <w:t>М.Н.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Бакин</w:t>
      </w:r>
      <w:r w:rsidRPr="00306FE4">
        <w:rPr>
          <w:rFonts w:ascii="Times New Roman" w:hAnsi="Times New Roman"/>
          <w:sz w:val="24"/>
          <w:szCs w:val="24"/>
        </w:rPr>
        <w:tab/>
        <w:t>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Бакина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В.К.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Н.Н.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Н.С.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П.Г.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С.И.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С.И.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Бакулин 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Бакшеев Н.П.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45CCE">
        <w:rPr>
          <w:rFonts w:ascii="Times New Roman" w:hAnsi="Times New Roman"/>
          <w:sz w:val="24"/>
          <w:szCs w:val="24"/>
        </w:rPr>
        <w:t>Бакшеев А.М.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45CCE">
        <w:rPr>
          <w:rFonts w:ascii="Times New Roman" w:hAnsi="Times New Roman"/>
          <w:sz w:val="24"/>
          <w:szCs w:val="24"/>
        </w:rPr>
        <w:t>Бакшеев В.А.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45CCE">
        <w:rPr>
          <w:rFonts w:ascii="Times New Roman" w:hAnsi="Times New Roman"/>
          <w:sz w:val="24"/>
          <w:szCs w:val="24"/>
        </w:rPr>
        <w:t>Бакшеев 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Балабонин А.</w:t>
      </w:r>
      <w:r w:rsidRPr="00306FE4">
        <w:rPr>
          <w:rFonts w:ascii="Times New Roman" w:hAnsi="Times New Roman"/>
          <w:sz w:val="24"/>
          <w:szCs w:val="24"/>
        </w:rPr>
        <w:tab/>
        <w:t>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Балабонин В.</w:t>
      </w:r>
      <w:r w:rsidRPr="00306FE4">
        <w:rPr>
          <w:rFonts w:ascii="Times New Roman" w:hAnsi="Times New Roman"/>
          <w:sz w:val="24"/>
          <w:szCs w:val="24"/>
        </w:rPr>
        <w:tab/>
        <w:t>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Балабонин Г.В.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Балабонин И.</w:t>
      </w:r>
      <w:r w:rsidRPr="00306FE4">
        <w:rPr>
          <w:rFonts w:ascii="Times New Roman" w:hAnsi="Times New Roman"/>
          <w:sz w:val="24"/>
          <w:szCs w:val="24"/>
        </w:rPr>
        <w:tab/>
        <w:t>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Балабонин Н.Г.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Балабонин Ф.</w:t>
      </w:r>
      <w:r w:rsidRPr="00306FE4">
        <w:rPr>
          <w:rFonts w:ascii="Times New Roman" w:hAnsi="Times New Roman"/>
          <w:sz w:val="24"/>
          <w:szCs w:val="24"/>
        </w:rPr>
        <w:tab/>
        <w:t>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Балабонов П.М.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Балахничев В.Ф.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Балахничев Т.И.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Банников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Баранов В.Т.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Баранов Г.Т.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Баранов Е.Т.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Баранов И.Ф.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Баранов С.Ф.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Барановская М.Я.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Барановский</w:t>
      </w:r>
      <w:r w:rsidRPr="00306FE4">
        <w:rPr>
          <w:rFonts w:ascii="Times New Roman" w:hAnsi="Times New Roman"/>
          <w:sz w:val="24"/>
          <w:szCs w:val="24"/>
        </w:rPr>
        <w:tab/>
        <w:t>П.Я.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Баранцев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Баранцев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Баранцев 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Баранцева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Барсуков В</w:t>
      </w:r>
      <w:r>
        <w:rPr>
          <w:rFonts w:ascii="Times New Roman" w:hAnsi="Times New Roman"/>
          <w:sz w:val="24"/>
          <w:szCs w:val="24"/>
        </w:rPr>
        <w:t>.</w:t>
      </w:r>
      <w:r w:rsidRPr="00306FE4">
        <w:rPr>
          <w:rFonts w:ascii="Times New Roman" w:hAnsi="Times New Roman"/>
          <w:sz w:val="24"/>
          <w:szCs w:val="24"/>
        </w:rPr>
        <w:t>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Барыбин И.В.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Барыбин Н.В.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Барыкин Д.С.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Барыкин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Барыкин С.И.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Барынин В.Г.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Баталов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Баталов Е.И.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Баталов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Баталов 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Баталов Н.Т.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Батыгин Е.М.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Бахтин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Бахтин Н.И.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Бахтин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Бахтинов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Бегунов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Бежин</w:t>
      </w:r>
      <w:r w:rsidRPr="00306FE4">
        <w:rPr>
          <w:rFonts w:ascii="Times New Roman" w:hAnsi="Times New Roman"/>
          <w:sz w:val="24"/>
          <w:szCs w:val="24"/>
        </w:rPr>
        <w:tab/>
        <w:t>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Безрукова М.Н.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Беланов Б.С.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Белеуш И.К.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Белеуш Н.К.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Белеуш Ф.К.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Белеуш 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Белицкий П.Ф.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Белов</w:t>
      </w:r>
      <w:r w:rsidRPr="00306FE4">
        <w:rPr>
          <w:rFonts w:ascii="Times New Roman" w:hAnsi="Times New Roman"/>
          <w:sz w:val="24"/>
          <w:szCs w:val="24"/>
        </w:rPr>
        <w:tab/>
        <w:t>А.Д.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Белов</w:t>
      </w:r>
      <w:r w:rsidRPr="00306FE4">
        <w:rPr>
          <w:rFonts w:ascii="Times New Roman" w:hAnsi="Times New Roman"/>
          <w:sz w:val="24"/>
          <w:szCs w:val="24"/>
        </w:rPr>
        <w:tab/>
        <w:t>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Белов</w:t>
      </w:r>
      <w:r w:rsidRPr="00306FE4">
        <w:rPr>
          <w:rFonts w:ascii="Times New Roman" w:hAnsi="Times New Roman"/>
          <w:sz w:val="24"/>
          <w:szCs w:val="24"/>
        </w:rPr>
        <w:tab/>
        <w:t>В.К.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Белов</w:t>
      </w:r>
      <w:r w:rsidRPr="00306FE4">
        <w:rPr>
          <w:rFonts w:ascii="Times New Roman" w:hAnsi="Times New Roman"/>
          <w:sz w:val="24"/>
          <w:szCs w:val="24"/>
        </w:rPr>
        <w:tab/>
        <w:t>И.К.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Белов</w:t>
      </w:r>
      <w:r w:rsidRPr="00306FE4">
        <w:rPr>
          <w:rFonts w:ascii="Times New Roman" w:hAnsi="Times New Roman"/>
          <w:sz w:val="24"/>
          <w:szCs w:val="24"/>
        </w:rPr>
        <w:tab/>
        <w:t>П.Д.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Белов</w:t>
      </w:r>
      <w:r w:rsidRPr="00306FE4">
        <w:rPr>
          <w:rFonts w:ascii="Times New Roman" w:hAnsi="Times New Roman"/>
          <w:sz w:val="24"/>
          <w:szCs w:val="24"/>
        </w:rPr>
        <w:tab/>
        <w:t>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Белов</w:t>
      </w:r>
      <w:r w:rsidRPr="00306FE4">
        <w:rPr>
          <w:rFonts w:ascii="Times New Roman" w:hAnsi="Times New Roman"/>
          <w:sz w:val="24"/>
          <w:szCs w:val="24"/>
        </w:rPr>
        <w:tab/>
        <w:t>Ф.Д.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Белозерцев Н.Е.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Белокругов Г.П.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Белокругов Д.П.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Белоногов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Белоусов 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Белоусов Ф.Г.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Белый</w:t>
      </w:r>
      <w:r w:rsidRPr="00306FE4">
        <w:rPr>
          <w:rFonts w:ascii="Times New Roman" w:hAnsi="Times New Roman"/>
          <w:sz w:val="24"/>
          <w:szCs w:val="24"/>
        </w:rPr>
        <w:tab/>
        <w:t>Д.С.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Беляев</w:t>
      </w:r>
      <w:r w:rsidRPr="00306FE4">
        <w:rPr>
          <w:rFonts w:ascii="Times New Roman" w:hAnsi="Times New Roman"/>
          <w:sz w:val="24"/>
          <w:szCs w:val="24"/>
        </w:rPr>
        <w:tab/>
        <w:t xml:space="preserve"> А.Т.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Беляев</w:t>
      </w:r>
      <w:r w:rsidRPr="00306FE4">
        <w:rPr>
          <w:rFonts w:ascii="Times New Roman" w:hAnsi="Times New Roman"/>
          <w:sz w:val="24"/>
          <w:szCs w:val="24"/>
        </w:rPr>
        <w:tab/>
        <w:t xml:space="preserve">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Беляев</w:t>
      </w:r>
      <w:r w:rsidRPr="00306FE4">
        <w:rPr>
          <w:rFonts w:ascii="Times New Roman" w:hAnsi="Times New Roman"/>
          <w:sz w:val="24"/>
          <w:szCs w:val="24"/>
        </w:rPr>
        <w:tab/>
        <w:t>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Беляков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Беляков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Белянин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Белянин В.Д.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Белянин 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Белянкин Г.Г.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Белянкин И.Г.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Белянкин Т.Г.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Белянов Б.С.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Бердышев Д.И.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Березин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Береснев А.Д.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Береснев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Береснев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Береснев В.Е.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Береснев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Береснев И.В.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Береснев М</w:t>
      </w:r>
      <w:r>
        <w:rPr>
          <w:rFonts w:ascii="Times New Roman" w:hAnsi="Times New Roman"/>
          <w:sz w:val="24"/>
          <w:szCs w:val="24"/>
        </w:rPr>
        <w:t>.</w:t>
      </w:r>
      <w:r w:rsidRPr="00306FE4">
        <w:rPr>
          <w:rFonts w:ascii="Times New Roman" w:hAnsi="Times New Roman"/>
          <w:sz w:val="24"/>
          <w:szCs w:val="24"/>
        </w:rPr>
        <w:t>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Береснев Т.В.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Береснева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Берешев А.Д.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Берзин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Берзин Э.И.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Биндеев А.Д.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Бирюков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Бирюков В.П.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Бирюков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Бирюков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Бирюков 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Близниченко</w:t>
      </w:r>
      <w:r w:rsidRPr="00306FE4">
        <w:rPr>
          <w:rFonts w:ascii="Times New Roman" w:hAnsi="Times New Roman"/>
          <w:sz w:val="24"/>
          <w:szCs w:val="24"/>
        </w:rPr>
        <w:tab/>
        <w:t>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Блинов Д.Ф.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Бобков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Бобков Д.Г.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Бобров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Бобров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Бобров В.П.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Бобров 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Бобров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Бобров Л.И.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Богатырев В.Г.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Богатырев И.Г.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Богатырев М.</w:t>
      </w:r>
      <w:r w:rsidRPr="00306FE4">
        <w:rPr>
          <w:rFonts w:ascii="Times New Roman" w:hAnsi="Times New Roman"/>
          <w:sz w:val="24"/>
          <w:szCs w:val="24"/>
        </w:rPr>
        <w:tab/>
        <w:t>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Богданов 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Богданова Т.Н.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Богомолов А.</w:t>
      </w:r>
      <w:r w:rsidRPr="00306FE4">
        <w:rPr>
          <w:rFonts w:ascii="Times New Roman" w:hAnsi="Times New Roman"/>
          <w:sz w:val="24"/>
          <w:szCs w:val="24"/>
        </w:rPr>
        <w:tab/>
        <w:t>Р.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Богомолов Г.В.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Богомолов П.</w:t>
      </w:r>
      <w:r w:rsidRPr="00306FE4">
        <w:rPr>
          <w:rFonts w:ascii="Times New Roman" w:hAnsi="Times New Roman"/>
          <w:sz w:val="24"/>
          <w:szCs w:val="24"/>
        </w:rPr>
        <w:tab/>
        <w:t>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Боковиков В.П.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Боковиков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Боковиков М.Т.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Боковиков Т.П.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Болицкий П.Ф.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Болтаев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Д.Г.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Д.И.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С.М.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Ф.Е.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Ф.И.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Больных Я.Е.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Бондарев Н.Ф.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Борисенко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Борисов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Борисов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Борисов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Борисов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Борисов М.Р.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Борисов С.Н.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Борисов Ф.И.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Борисов Ф.Ф.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Боровков К.Н.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Боровков М.К.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Бородин Я.И.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Бородихин П.Е.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Ботев</w:t>
      </w:r>
      <w:r w:rsidRPr="00306FE4">
        <w:rPr>
          <w:rFonts w:ascii="Times New Roman" w:hAnsi="Times New Roman"/>
          <w:sz w:val="24"/>
          <w:szCs w:val="24"/>
        </w:rPr>
        <w:tab/>
        <w:t>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Ботев</w:t>
      </w:r>
      <w:r w:rsidRPr="00306FE4">
        <w:rPr>
          <w:rFonts w:ascii="Times New Roman" w:hAnsi="Times New Roman"/>
          <w:sz w:val="24"/>
          <w:szCs w:val="24"/>
        </w:rPr>
        <w:tab/>
        <w:t>В.С.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Ботев</w:t>
      </w:r>
      <w:r w:rsidRPr="00306FE4">
        <w:rPr>
          <w:rFonts w:ascii="Times New Roman" w:hAnsi="Times New Roman"/>
          <w:sz w:val="24"/>
          <w:szCs w:val="24"/>
        </w:rPr>
        <w:tab/>
        <w:t>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Бочкарев Ф.Ф.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Бочков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Бочков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Бочков А.Я.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Бочков В.В.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Бочков И.Я.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Бочков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Бояркин В.В.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Бояркин П.В.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Боярский 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Брагинский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Бражинский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Брайченко А.З.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Брайченко А.З.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Брайченко 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Брайченко Н.З.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Братенков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Братенков А.Ф.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Братцев Д. 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Брылько Г.М.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Брылько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Брылько 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Бубнов Е.П.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Буза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Буза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Буза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Буза-Ковалева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Букарев В.П.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Буланков Г.Л.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Булатов В.П.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Булатов Ф.П.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Бульба В.Д.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Бульба П.Д.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Бульба Т.А.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Буньков Е.А.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Буньков Е.А.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Буньков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Бураков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Бураков 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Бурилов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Бурнос С.Л.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 xml:space="preserve">Буров </w:t>
      </w:r>
      <w:r w:rsidRPr="00306FE4">
        <w:rPr>
          <w:rFonts w:ascii="Times New Roman" w:hAnsi="Times New Roman"/>
          <w:sz w:val="24"/>
          <w:szCs w:val="24"/>
        </w:rPr>
        <w:tab/>
        <w:t>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 xml:space="preserve">Буров </w:t>
      </w:r>
      <w:r w:rsidRPr="00306FE4">
        <w:rPr>
          <w:rFonts w:ascii="Times New Roman" w:hAnsi="Times New Roman"/>
          <w:sz w:val="24"/>
          <w:szCs w:val="24"/>
        </w:rPr>
        <w:tab/>
        <w:t>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 xml:space="preserve">Буров </w:t>
      </w:r>
      <w:r w:rsidRPr="00306FE4">
        <w:rPr>
          <w:rFonts w:ascii="Times New Roman" w:hAnsi="Times New Roman"/>
          <w:sz w:val="24"/>
          <w:szCs w:val="24"/>
        </w:rPr>
        <w:tab/>
        <w:t>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 xml:space="preserve">Буров </w:t>
      </w:r>
      <w:r w:rsidRPr="00306FE4">
        <w:rPr>
          <w:rFonts w:ascii="Times New Roman" w:hAnsi="Times New Roman"/>
          <w:sz w:val="24"/>
          <w:szCs w:val="24"/>
        </w:rPr>
        <w:tab/>
        <w:t>Н.Е.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 xml:space="preserve">Буров </w:t>
      </w:r>
      <w:r w:rsidRPr="00306FE4">
        <w:rPr>
          <w:rFonts w:ascii="Times New Roman" w:hAnsi="Times New Roman"/>
          <w:sz w:val="24"/>
          <w:szCs w:val="24"/>
        </w:rPr>
        <w:tab/>
        <w:t>С.И.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Бурова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Бурский И.З.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Бурский С.И.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Бурщиков Н.И.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Бурылов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Бурылов Г.С.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Бурылов Г.Ф.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Бурылов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Бурылов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Бутаков П.М.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Бухарев 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Бушуев А.Е.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Бушуев Е.М.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Бушуев И.Е.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Бушуев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Бушуева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Быков</w:t>
      </w:r>
      <w:r w:rsidRPr="00306FE4">
        <w:rPr>
          <w:rFonts w:ascii="Times New Roman" w:hAnsi="Times New Roman"/>
          <w:sz w:val="24"/>
          <w:szCs w:val="24"/>
        </w:rPr>
        <w:tab/>
        <w:t>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Быков</w:t>
      </w:r>
      <w:r w:rsidRPr="00306FE4">
        <w:rPr>
          <w:rFonts w:ascii="Times New Roman" w:hAnsi="Times New Roman"/>
          <w:sz w:val="24"/>
          <w:szCs w:val="24"/>
        </w:rPr>
        <w:tab/>
        <w:t>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Быков</w:t>
      </w:r>
      <w:r w:rsidRPr="00306FE4">
        <w:rPr>
          <w:rFonts w:ascii="Times New Roman" w:hAnsi="Times New Roman"/>
          <w:sz w:val="24"/>
          <w:szCs w:val="24"/>
        </w:rPr>
        <w:tab/>
        <w:t>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Быков</w:t>
      </w:r>
      <w:r w:rsidRPr="00306FE4">
        <w:rPr>
          <w:rFonts w:ascii="Times New Roman" w:hAnsi="Times New Roman"/>
          <w:sz w:val="24"/>
          <w:szCs w:val="24"/>
        </w:rPr>
        <w:tab/>
        <w:t>К.В.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Быков</w:t>
      </w:r>
      <w:r w:rsidRPr="00306FE4">
        <w:rPr>
          <w:rFonts w:ascii="Times New Roman" w:hAnsi="Times New Roman"/>
          <w:sz w:val="24"/>
          <w:szCs w:val="24"/>
        </w:rPr>
        <w:tab/>
        <w:t>М.Е.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Быков</w:t>
      </w:r>
      <w:r w:rsidRPr="00306FE4">
        <w:rPr>
          <w:rFonts w:ascii="Times New Roman" w:hAnsi="Times New Roman"/>
          <w:sz w:val="24"/>
          <w:szCs w:val="24"/>
        </w:rPr>
        <w:tab/>
        <w:t>М.Ф.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Быков</w:t>
      </w:r>
      <w:r w:rsidRPr="00306FE4">
        <w:rPr>
          <w:rFonts w:ascii="Times New Roman" w:hAnsi="Times New Roman"/>
          <w:sz w:val="24"/>
          <w:szCs w:val="24"/>
        </w:rPr>
        <w:tab/>
        <w:t>Н.М.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Бырдин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Бычков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Бычков Л.А.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Бычков Н.А.</w:t>
      </w:r>
    </w:p>
    <w:p w:rsidR="008E7C45" w:rsidRPr="003A06FE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E7C45" w:rsidRPr="003A06FE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</w:t>
      </w:r>
    </w:p>
    <w:p w:rsidR="008E7C45" w:rsidRPr="003A06FE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Вайн М.Г.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Вайн С.Г.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Вайщенко И.Н.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Вакульчик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Валекжанин А.Я.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Валекжанин З.Я.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Валынкин Н.П.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Варакин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Варакин М.Г.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Варламов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Василевский Г.Ф.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Василенко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Василенко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Василенко Г.П.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Василенко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Василенко П.М.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Василенко Ф.П.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А.Г.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В.Д.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В.Д.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Васильев В.И.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В.Н.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В.Т.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Г.Ф.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И.Ф.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М.В.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М.В.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Васильев Н.В.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Н.В.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Н.М.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Васильев Я.Н.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Васильков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Васильков В.Т.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Васильков Г.П.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Васильков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Васильков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Васильков И.Т.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Васильков П.К.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Васин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Ватулин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Ватулин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Вахьянов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Вахянов М.М.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Вахянов П.М.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Вахянов С.М.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Ващенко И.Н.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Велижанин А.Я.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Велижанин Е.Е. 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045CCE">
        <w:rPr>
          <w:rFonts w:ascii="Times New Roman" w:hAnsi="Times New Roman"/>
          <w:sz w:val="24"/>
          <w:szCs w:val="24"/>
          <w:lang w:eastAsia="ru-RU"/>
        </w:rPr>
        <w:t>Велижанин</w:t>
      </w:r>
      <w:r w:rsidRPr="00045CCE">
        <w:rPr>
          <w:rFonts w:ascii="Times New Roman" w:hAnsi="Times New Roman"/>
          <w:bCs/>
          <w:sz w:val="24"/>
          <w:szCs w:val="24"/>
          <w:lang w:eastAsia="ru-RU"/>
        </w:rPr>
        <w:t xml:space="preserve"> Г.М.</w:t>
      </w:r>
    </w:p>
    <w:p w:rsidR="008E7C45" w:rsidRPr="00AE2D5C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AE2D5C">
        <w:rPr>
          <w:rFonts w:ascii="Times New Roman" w:hAnsi="Times New Roman"/>
          <w:sz w:val="24"/>
          <w:szCs w:val="24"/>
          <w:lang w:eastAsia="ru-RU"/>
        </w:rPr>
        <w:t>Велижанин З.Я.</w:t>
      </w:r>
    </w:p>
    <w:p w:rsidR="008E7C45" w:rsidRPr="00AE2D5C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AE2D5C">
        <w:rPr>
          <w:rFonts w:ascii="Times New Roman" w:hAnsi="Times New Roman"/>
          <w:sz w:val="24"/>
          <w:szCs w:val="24"/>
          <w:lang w:eastAsia="ru-RU"/>
        </w:rPr>
        <w:t>Великанов А.Г.</w:t>
      </w:r>
    </w:p>
    <w:p w:rsidR="008E7C45" w:rsidRPr="00AE2D5C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AE2D5C">
        <w:rPr>
          <w:rFonts w:ascii="Times New Roman" w:hAnsi="Times New Roman"/>
          <w:sz w:val="24"/>
          <w:szCs w:val="24"/>
          <w:lang w:eastAsia="ru-RU"/>
        </w:rPr>
        <w:t>Великанов А.Д.</w:t>
      </w:r>
    </w:p>
    <w:p w:rsidR="008E7C45" w:rsidRPr="00AE2D5C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AE2D5C">
        <w:rPr>
          <w:rFonts w:ascii="Times New Roman" w:hAnsi="Times New Roman"/>
          <w:sz w:val="24"/>
          <w:szCs w:val="24"/>
          <w:lang w:eastAsia="ru-RU"/>
        </w:rPr>
        <w:t>Великанов А.М.</w:t>
      </w:r>
    </w:p>
    <w:p w:rsidR="008E7C45" w:rsidRPr="00AE2D5C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eastAsia="ru-RU"/>
        </w:rPr>
      </w:pPr>
      <w:r w:rsidRPr="00AE2D5C">
        <w:rPr>
          <w:rFonts w:ascii="Times New Roman" w:hAnsi="Times New Roman"/>
          <w:sz w:val="24"/>
          <w:szCs w:val="24"/>
          <w:lang w:eastAsia="ru-RU"/>
        </w:rPr>
        <w:t>Великанов 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Великанов Г.М.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Великанов Г.С.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Великанов И.В.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Вели</w:t>
      </w:r>
      <w:r w:rsidRPr="00306FE4">
        <w:rPr>
          <w:rFonts w:ascii="Times New Roman" w:hAnsi="Times New Roman"/>
          <w:bCs/>
          <w:sz w:val="24"/>
          <w:szCs w:val="24"/>
          <w:lang w:eastAsia="ru-RU"/>
        </w:rPr>
        <w:t>к</w:t>
      </w:r>
      <w:r>
        <w:rPr>
          <w:rFonts w:ascii="Times New Roman" w:hAnsi="Times New Roman"/>
          <w:sz w:val="24"/>
          <w:szCs w:val="24"/>
          <w:lang w:eastAsia="ru-RU"/>
        </w:rPr>
        <w:t>анов</w:t>
      </w:r>
      <w:r w:rsidRPr="00306FE4">
        <w:rPr>
          <w:rFonts w:ascii="Times New Roman" w:hAnsi="Times New Roman"/>
          <w:sz w:val="24"/>
          <w:szCs w:val="24"/>
          <w:lang w:eastAsia="ru-RU"/>
        </w:rPr>
        <w:t xml:space="preserve"> М.Е.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Великанов М.М.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Великанов 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Великанов 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Великанов У.И.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Вепрев С.С.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Веренцов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В.П.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Д.Г.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И.Н.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Л.Н.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Н.И.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Вершинин П.Г.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П.Н.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Вершинин П.Н.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Веселов А.Д.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Веселов М.Д.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Веселов 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Веселов С.Д.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Видяшов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Викулов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Виноградов В.Г.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Виноградов И.Н.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Виноградов Н.Н.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Винокуров В.С.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Винокуров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Винокуров М.Т.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Винокуров Н.М.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Винокуров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Винокуров П.Д.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Винокуров П.М.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Винокуров Ф.Д.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Витохин Н.Я.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Витохин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Витохин Я.А.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Власов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Власов Н.Я.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Воднев К.Л.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Воздвиженский К.А.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Вознюк 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Войкова Ф.М.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Войшев П.Р.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Войшев Р.П.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Волков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Волков Д.К.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Волков 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Волков П.В.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Волков П.К.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Волков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Волнянко А.И.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Волнянко 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Волнянко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Волнянко 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Волнянко У.А.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Володкевич С.С.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Волонов Ф.М.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Волохин Г.И.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Волынкин Г.В.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Волынкин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Волынкин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Волынкин Н.П.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Волынкин Н.С.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045CCE">
        <w:rPr>
          <w:rFonts w:ascii="Times New Roman" w:hAnsi="Times New Roman"/>
          <w:bCs/>
          <w:sz w:val="24"/>
          <w:szCs w:val="24"/>
          <w:lang w:eastAsia="ru-RU"/>
        </w:rPr>
        <w:t>Вольнов</w:t>
      </w:r>
      <w:r w:rsidRPr="00045CCE">
        <w:rPr>
          <w:rFonts w:ascii="Times New Roman" w:hAnsi="Times New Roman"/>
          <w:sz w:val="24"/>
          <w:szCs w:val="24"/>
          <w:lang w:eastAsia="ru-RU"/>
        </w:rPr>
        <w:t xml:space="preserve"> И.Г.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Вольнов Г.М.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А.Я.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В.Н.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Воробьев Г.А.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Г.Ф.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Г.Я.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Д.Д.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Д.С.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Е.В.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И.В.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И.Д.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И.Т.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И.Я.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К.С.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М.С.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Н.П.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Н.С.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Н.Ф.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П.М.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С.Ф.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Ф.И.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Ф.Н.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Воробьев Я.М.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Воронин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Воронин 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Воронков Н.Г.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Воронов А.Ф.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Воронцов 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Воронцов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Воронцов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Воронцов К.А.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Воронцов С.К.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Востриков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Вохтанцев В.С.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 xml:space="preserve">Вохтанцева Е.Г.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Вохтанцев Е.Г.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Вохтанцев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Вохтанцев К.А.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Вохтанцев П.Г.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Вохтанцев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Вохтанцев 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Вохтанцев Я.Г.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Вшивцев Г.Ф.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Вшивцев К.Ф.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Вшивцев Н.М.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306FE4">
        <w:rPr>
          <w:rFonts w:ascii="Times New Roman" w:hAnsi="Times New Roman"/>
          <w:sz w:val="24"/>
          <w:szCs w:val="24"/>
          <w:lang w:eastAsia="ru-RU"/>
        </w:rPr>
        <w:t>Вшивцев Ф.М.</w:t>
      </w:r>
    </w:p>
    <w:p w:rsidR="008E7C45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E7C45" w:rsidRPr="003A06FE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</w:t>
      </w:r>
    </w:p>
    <w:p w:rsidR="008E7C45" w:rsidRPr="003A06FE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E7C45" w:rsidRPr="00306FE4" w:rsidRDefault="008E7C45" w:rsidP="00BE00BC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 xml:space="preserve">Гавриленко А.А.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Гавриленко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Гавриленко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Гавриленко С.С.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Гаврилин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Гаврилин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Гаврилин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Гаврилин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Гаврилов 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Гаврилов И.Г.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Гаврилюк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Гаврин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Гаврин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Гаврин В.В.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Гаврин Г.С.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Гаврин Н.П.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Гаврин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Гаврин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Гаврин С.В.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Гаврин Т.И.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Гавриченко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Гавриченко 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Гавриченко М.С.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Гавриченко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Гавриченко С.С.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Галюжин Н.К.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Галюжин П.Х.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Гапешко А.К.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Гапешко П.К.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Гапоненко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Гапоник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Гарбадеев Ф.Е.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Гарев Н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Гвоздаков Г.П.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Гвоздаков Д.П.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Гвоздаков И.Ф.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Гвоздаков Ф.П.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Гвоздев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Гвоздович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Гвоздович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Гегелев Н.В.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Герасев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Герасев Г.И.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Герасев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Герасев Н.Е.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Герасимов А.Д.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Герасимов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Герасимов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Герасимов Л.Я.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Герасимов С.С.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Гигорьев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Гимро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Гимро Г.И.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Гинбатов В.Н.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Гинбатов С.Н.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Гладышев С.Ф.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Гладышев Г.Ф.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Глебко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 xml:space="preserve">Глушков И.В. 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Глущенко П.В.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Гобец 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Говелко 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Гоглачев В.Т.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Гоглачев Т.П.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А.Г.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Е. 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И.В.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М.Е.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Н.Ф.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П.П.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С.Ф.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С.Т.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С.В.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Т.Г.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Ф.В.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Голиков Ф.И.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Головачев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Головачев В.П.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Головченко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Голубев В.Г.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Голубев Д.С.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Голубев П.Е.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Голубев С.П.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Голушко И.В.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Гондаруков Д.В.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Гондаруков М.В.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Гондаруков Г.И.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Гондаруков 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Гононенко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Гончаров Н.В.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Горбач М.М.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Горбачев А.Т.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Горбачев 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Горбачев И 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Горбачев 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Горбачев М.В.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Горбачев М.С.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Горбачев Н.Х.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Горбачев П.Н.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А.Е.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Д.М.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И.Е.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К.Е.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К.М.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Н.И.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Н.И.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Н.С.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Н.С.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П.Ф.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С.Н.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 Ф.Е.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Горбунова 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Горелов И.Ф.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Горлов И.Д.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Городилов И.Ф.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Горчаков М.В.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Горчаков П.В.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Горячев К.С.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Гостенин Н.К.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Гострот М.Г.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Гребнев Е.В.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Грехов 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Грибанов 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Грибанов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Грибанов 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Грибанов Т.И.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А.Д.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В.Ф.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И.Д.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И.Е.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М.Т.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Н.Ф.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С.Е.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С.С.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Т.А.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Грибков Ф.Д.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А.Г.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Г.П.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Д.Г.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К.Н.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К.Г.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Н.Ф.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П.Г.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П.Г.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Р.С.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С.В.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С. 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Ф.Г.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Григорьев С.Р.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45CCE">
        <w:rPr>
          <w:rFonts w:ascii="Times New Roman" w:hAnsi="Times New Roman"/>
          <w:sz w:val="24"/>
          <w:szCs w:val="24"/>
        </w:rPr>
        <w:t>Григорьева Т.А.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Гринев И.Е.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Гринев Т.Т.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45CCE">
        <w:rPr>
          <w:rFonts w:ascii="Times New Roman" w:hAnsi="Times New Roman"/>
          <w:sz w:val="24"/>
          <w:szCs w:val="24"/>
        </w:rPr>
        <w:t>Гриниченко Я.Ф.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Гринишин 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Гринкевич А.Р.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Грицутин Т.К.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45CCE">
        <w:rPr>
          <w:rFonts w:ascii="Times New Roman" w:hAnsi="Times New Roman"/>
          <w:sz w:val="24"/>
          <w:szCs w:val="24"/>
        </w:rPr>
        <w:t>Гвоздилов К.И.</w:t>
      </w:r>
    </w:p>
    <w:p w:rsidR="008E7C45" w:rsidRPr="00045CCE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045CCE">
        <w:rPr>
          <w:rFonts w:ascii="Times New Roman" w:hAnsi="Times New Roman"/>
          <w:sz w:val="24"/>
          <w:szCs w:val="24"/>
        </w:rPr>
        <w:t>Грамотин Л.В.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Грязев А.К.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Грязев И.К.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Грязев 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Грязнов Т.Н.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Грязнов А.К.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Гудимов 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Гудимов 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Гудин 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Гулембо С.Р.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Гурбов А.Т.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Гурбов И.Т.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Гуренко А.К.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Гурин В.Е.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Гурко И.В.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Гурко Д.Ф.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Гурко В.Ф.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Гурницкий 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Гурьянов Л.В.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Гусар А.К.</w:t>
      </w:r>
    </w:p>
    <w:p w:rsidR="008E7C45" w:rsidRPr="003A06FE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E7C45" w:rsidRPr="003A06FE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</w:t>
      </w:r>
    </w:p>
    <w:p w:rsidR="008E7C45" w:rsidRPr="003A06FE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А.Т.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Е.П.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 И.Н.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К.Д.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 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С.С.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Т.С.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Т.С.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Давыдов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Данилов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Данилов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Данченков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Даньшин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Даньшин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Даньшин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Даньшин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Даньшин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Даньшин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Даньшин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Дармешкин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Дармешкин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Дармешкин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Дармешкин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Д.И.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Дармешкин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Дармешкин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Дармешкин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Дашин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С.К.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Двойнишников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Девин</w:t>
      </w:r>
      <w:r w:rsidRPr="00306FE4">
        <w:rPr>
          <w:rFonts w:ascii="Times New Roman" w:hAnsi="Times New Roman"/>
          <w:sz w:val="24"/>
          <w:szCs w:val="24"/>
        </w:rPr>
        <w:tab/>
        <w:t>И.Н.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Девин</w:t>
      </w:r>
      <w:r w:rsidRPr="00306FE4">
        <w:rPr>
          <w:rFonts w:ascii="Times New Roman" w:hAnsi="Times New Roman"/>
          <w:sz w:val="24"/>
          <w:szCs w:val="24"/>
        </w:rPr>
        <w:tab/>
        <w:t>Н.И.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Девин</w:t>
      </w:r>
      <w:r w:rsidRPr="00306FE4">
        <w:rPr>
          <w:rFonts w:ascii="Times New Roman" w:hAnsi="Times New Roman"/>
          <w:sz w:val="24"/>
          <w:szCs w:val="24"/>
        </w:rPr>
        <w:tab/>
        <w:t>С.Н.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Девкин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Девятьяров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Дедюрин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Деменков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Демидов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Денисов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Денисов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Денисов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Денисов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Денисов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Денисов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Т.П.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Депов</w:t>
      </w:r>
      <w:r w:rsidRPr="00306FE4">
        <w:rPr>
          <w:rFonts w:ascii="Times New Roman" w:hAnsi="Times New Roman"/>
          <w:sz w:val="24"/>
          <w:szCs w:val="24"/>
        </w:rPr>
        <w:tab/>
        <w:t>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Депова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Деришев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И.Я.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Димитриков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Димитрюков</w:t>
      </w:r>
      <w:r w:rsidRPr="00306FE4">
        <w:rPr>
          <w:rFonts w:ascii="Times New Roman" w:hAnsi="Times New Roman"/>
          <w:sz w:val="24"/>
          <w:szCs w:val="24"/>
        </w:rPr>
        <w:tab/>
        <w:t>Н.И.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Б.В.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С.И.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Я.Г.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Дмитриева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Т.В.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Добрачев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Добрачев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Добрачев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Добрачев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Д.М.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Добрачев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Добрачев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Добрачев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Добрачев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С.М.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Добровольский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Добровольский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Добровольский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Догадов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Д.Ф.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Догадов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Догадов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Догадов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Долбилкин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Долгов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Долгов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Долгов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Долгов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К.В.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Долгов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М.Д.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Долгов 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Долгов С.В.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Долгополов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Долгополов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Долотов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Д.А.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Долотов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Домрачеев </w:t>
      </w:r>
      <w:r w:rsidRPr="00306FE4">
        <w:rPr>
          <w:rFonts w:ascii="Times New Roman" w:hAnsi="Times New Roman"/>
          <w:sz w:val="24"/>
          <w:szCs w:val="24"/>
        </w:rPr>
        <w:t>А.Е.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Домрачеев </w:t>
      </w:r>
      <w:r w:rsidRPr="00306FE4">
        <w:rPr>
          <w:rFonts w:ascii="Times New Roman" w:hAnsi="Times New Roman"/>
          <w:sz w:val="24"/>
          <w:szCs w:val="24"/>
        </w:rPr>
        <w:t>А.Ф.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Домрачеев </w:t>
      </w:r>
      <w:r w:rsidRPr="00306FE4">
        <w:rPr>
          <w:rFonts w:ascii="Times New Roman" w:hAnsi="Times New Roman"/>
          <w:sz w:val="24"/>
          <w:szCs w:val="24"/>
        </w:rPr>
        <w:t>В.Г.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Доркин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Б.Н.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Дорожкин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Дорожкин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Е.В.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Дорожкин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Дорофеев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М.Н.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Дорофеев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Дорофеева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ДочиловВ.А.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Дочилов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Дочилов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Дочилов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С.А.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Драчевский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Драчков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Драчков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Драчков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Е.В.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Драчков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Драчков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Дренько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Дроздов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Дроздов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А.В.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Дроздов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Дроздов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Дроздов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Дрюгин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А.Б.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Е.Г.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И.И.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П.Г.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М.И.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Т.А.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В.А.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Н.С.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Н.Ф.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С.И.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Ф.А.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Я.А.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Дубровский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Я.Р.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Дударев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П.М.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Дуденко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П.К.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Дуденко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С.И.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Дуденко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С.П.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Дульев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Д.А.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Дутиков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А.П.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Дыменштейн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Г.А.</w:t>
      </w:r>
    </w:p>
    <w:p w:rsidR="008E7C45" w:rsidRPr="00306FE4" w:rsidRDefault="008E7C45" w:rsidP="00306FE4">
      <w:pPr>
        <w:pStyle w:val="ListParagraph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06FE4">
        <w:rPr>
          <w:rFonts w:ascii="Times New Roman" w:hAnsi="Times New Roman"/>
          <w:sz w:val="24"/>
          <w:szCs w:val="24"/>
        </w:rPr>
        <w:t>Дюхин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FE4">
        <w:rPr>
          <w:rFonts w:ascii="Times New Roman" w:hAnsi="Times New Roman"/>
          <w:sz w:val="24"/>
          <w:szCs w:val="24"/>
        </w:rPr>
        <w:t>А.К.</w:t>
      </w:r>
    </w:p>
    <w:p w:rsidR="008E7C45" w:rsidRPr="003A06FE" w:rsidRDefault="008E7C45" w:rsidP="00306F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E7C45" w:rsidRPr="003A06FE" w:rsidSect="00306F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47231"/>
    <w:multiLevelType w:val="hybridMultilevel"/>
    <w:tmpl w:val="036CBCFA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C43254"/>
    <w:multiLevelType w:val="hybridMultilevel"/>
    <w:tmpl w:val="DC367E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52C6"/>
    <w:rsid w:val="00002E0C"/>
    <w:rsid w:val="00014AA2"/>
    <w:rsid w:val="000446D3"/>
    <w:rsid w:val="00045CCE"/>
    <w:rsid w:val="00105C58"/>
    <w:rsid w:val="00151562"/>
    <w:rsid w:val="002B655A"/>
    <w:rsid w:val="00306FE4"/>
    <w:rsid w:val="003A06FE"/>
    <w:rsid w:val="003A0E1A"/>
    <w:rsid w:val="004649F9"/>
    <w:rsid w:val="00541052"/>
    <w:rsid w:val="00545151"/>
    <w:rsid w:val="005512E7"/>
    <w:rsid w:val="005A2152"/>
    <w:rsid w:val="005C0FCA"/>
    <w:rsid w:val="0071098D"/>
    <w:rsid w:val="00773057"/>
    <w:rsid w:val="00780A3E"/>
    <w:rsid w:val="00872B18"/>
    <w:rsid w:val="008C3A45"/>
    <w:rsid w:val="008D797D"/>
    <w:rsid w:val="008E7C45"/>
    <w:rsid w:val="00A42FE5"/>
    <w:rsid w:val="00A4764E"/>
    <w:rsid w:val="00AA5B05"/>
    <w:rsid w:val="00AD36C3"/>
    <w:rsid w:val="00AE16CE"/>
    <w:rsid w:val="00AE2D5C"/>
    <w:rsid w:val="00B660E1"/>
    <w:rsid w:val="00B7785F"/>
    <w:rsid w:val="00B970DC"/>
    <w:rsid w:val="00BE00BC"/>
    <w:rsid w:val="00C27114"/>
    <w:rsid w:val="00D45FC9"/>
    <w:rsid w:val="00D862B9"/>
    <w:rsid w:val="00DB52C6"/>
    <w:rsid w:val="00E00755"/>
    <w:rsid w:val="00EB4AA1"/>
    <w:rsid w:val="00EC7129"/>
    <w:rsid w:val="00EE4119"/>
    <w:rsid w:val="00F0493F"/>
    <w:rsid w:val="00F46B46"/>
    <w:rsid w:val="00F544B6"/>
    <w:rsid w:val="00F92BBD"/>
    <w:rsid w:val="00FE7B9C"/>
    <w:rsid w:val="00FF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0D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5A2152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5A2152"/>
    <w:rPr>
      <w:rFonts w:cs="Times New Roman"/>
      <w:color w:val="954F72"/>
      <w:u w:val="single"/>
    </w:rPr>
  </w:style>
  <w:style w:type="paragraph" w:customStyle="1" w:styleId="font5">
    <w:name w:val="font5"/>
    <w:basedOn w:val="Normal"/>
    <w:uiPriority w:val="99"/>
    <w:rsid w:val="005A2152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font6">
    <w:name w:val="font6"/>
    <w:basedOn w:val="Normal"/>
    <w:uiPriority w:val="99"/>
    <w:rsid w:val="005A2152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333399"/>
      <w:sz w:val="24"/>
      <w:szCs w:val="24"/>
      <w:u w:val="single"/>
      <w:lang w:eastAsia="ru-RU"/>
    </w:rPr>
  </w:style>
  <w:style w:type="paragraph" w:customStyle="1" w:styleId="font7">
    <w:name w:val="font7"/>
    <w:basedOn w:val="Normal"/>
    <w:uiPriority w:val="99"/>
    <w:rsid w:val="005A2152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8">
    <w:name w:val="font8"/>
    <w:basedOn w:val="Normal"/>
    <w:uiPriority w:val="99"/>
    <w:rsid w:val="005A2152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9">
    <w:name w:val="font9"/>
    <w:basedOn w:val="Normal"/>
    <w:uiPriority w:val="99"/>
    <w:rsid w:val="005A2152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font10">
    <w:name w:val="font10"/>
    <w:basedOn w:val="Normal"/>
    <w:uiPriority w:val="99"/>
    <w:rsid w:val="005A2152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4">
    <w:name w:val="xl64"/>
    <w:basedOn w:val="Normal"/>
    <w:uiPriority w:val="99"/>
    <w:rsid w:val="005A2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5A215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5A2152"/>
    <w:pP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5A2152"/>
    <w:pP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5A2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5A2152"/>
    <w:pP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5A2152"/>
    <w:pP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5A2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5A215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5A2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66CC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5A215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66CC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5A2152"/>
    <w:pP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66CC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5A2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5A2152"/>
    <w:pP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5A2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5A2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5A2152"/>
    <w:pP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5A21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5A21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5A2152"/>
    <w:pPr>
      <w:shd w:val="clear" w:color="000000" w:fill="FFF2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5A215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3A06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90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20</Pages>
  <Words>2183</Words>
  <Characters>12447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участников ВОВ (сводный)</dc:title>
  <dc:subject/>
  <dc:creator>Ratiborka</dc:creator>
  <cp:keywords/>
  <dc:description/>
  <cp:lastModifiedBy>user</cp:lastModifiedBy>
  <cp:revision>2</cp:revision>
  <dcterms:created xsi:type="dcterms:W3CDTF">2021-09-06T05:26:00Z</dcterms:created>
  <dcterms:modified xsi:type="dcterms:W3CDTF">2021-09-06T05:26:00Z</dcterms:modified>
</cp:coreProperties>
</file>